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FC6766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F6D3D" w:rsidRPr="00BF6D3D">
        <w:rPr>
          <w:rFonts w:eastAsia="Arial"/>
          <w:b/>
          <w:kern w:val="3"/>
          <w:sz w:val="24"/>
          <w:szCs w:val="24"/>
          <w:lang w:eastAsia="zh-CN"/>
        </w:rPr>
        <w:t>с. Нижний Таканыш, ул. Куйбышева, д. 18</w:t>
      </w:r>
    </w:p>
    <w:p w:rsidR="00FC6766" w:rsidRDefault="00FC6766" w:rsidP="00FC6766">
      <w:pPr>
        <w:suppressAutoHyphens/>
        <w:autoSpaceDN w:val="0"/>
        <w:spacing w:line="100" w:lineRule="atLeast"/>
        <w:ind w:left="4678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A2B70" w:rsidRPr="00EA2B7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BF6D3D" w:rsidRPr="00BF6D3D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BF6D3D" w:rsidRPr="00BF6D3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F6D3D" w:rsidRPr="00BF6D3D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BF6D3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460365" w:rsidRPr="0046036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F6D3D" w:rsidRPr="00BF6D3D">
        <w:rPr>
          <w:b/>
          <w:color w:val="000000"/>
          <w:kern w:val="3"/>
          <w:sz w:val="24"/>
          <w:szCs w:val="24"/>
          <w:lang w:eastAsia="zh-CN" w:bidi="hi-IN"/>
        </w:rPr>
        <w:t>532 000,00</w:t>
      </w:r>
      <w:r w:rsidR="00BF6D3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F6D3D">
        <w:rPr>
          <w:b/>
          <w:bCs/>
          <w:color w:val="000000"/>
          <w:kern w:val="3"/>
          <w:sz w:val="24"/>
          <w:szCs w:val="24"/>
          <w:lang w:eastAsia="zh-CN" w:bidi="hi-IN"/>
        </w:rPr>
        <w:t>93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F6D3D">
        <w:rPr>
          <w:b/>
          <w:bCs/>
          <w:color w:val="000000"/>
          <w:kern w:val="3"/>
          <w:sz w:val="24"/>
          <w:szCs w:val="24"/>
          <w:lang w:eastAsia="zh-CN" w:bidi="hi-IN"/>
        </w:rPr>
        <w:t>9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1708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F6D3D">
        <w:rPr>
          <w:b/>
          <w:bCs/>
          <w:color w:val="000000"/>
          <w:kern w:val="3"/>
          <w:sz w:val="24"/>
          <w:szCs w:val="24"/>
          <w:lang w:eastAsia="zh-CN" w:bidi="hi-IN"/>
        </w:rPr>
        <w:t>31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2030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BA278D" w:rsidRPr="00BA278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BA278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0365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78C5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089"/>
    <w:rsid w:val="00B47231"/>
    <w:rsid w:val="00B561F4"/>
    <w:rsid w:val="00B56B77"/>
    <w:rsid w:val="00B714CD"/>
    <w:rsid w:val="00B87348"/>
    <w:rsid w:val="00BA278D"/>
    <w:rsid w:val="00BA3B14"/>
    <w:rsid w:val="00BA48C0"/>
    <w:rsid w:val="00BB427B"/>
    <w:rsid w:val="00BB7B05"/>
    <w:rsid w:val="00BE2A7F"/>
    <w:rsid w:val="00BE3C6B"/>
    <w:rsid w:val="00BF6D3D"/>
    <w:rsid w:val="00C048EF"/>
    <w:rsid w:val="00C2030D"/>
    <w:rsid w:val="00C23C1E"/>
    <w:rsid w:val="00C31601"/>
    <w:rsid w:val="00C32CB6"/>
    <w:rsid w:val="00C3308F"/>
    <w:rsid w:val="00C33130"/>
    <w:rsid w:val="00C52AED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2B70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766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97532-03F5-47FF-B5E2-E5DA10A8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302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2024-06-18T12:22:00Z</dcterms:created>
  <dcterms:modified xsi:type="dcterms:W3CDTF">2024-07-01T06:45:00Z</dcterms:modified>
</cp:coreProperties>
</file>